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DD0DD9" w14:textId="77777777" w:rsidR="00C14794" w:rsidRDefault="00C14794" w:rsidP="00C14794">
      <w:pPr>
        <w:tabs>
          <w:tab w:val="left" w:pos="851"/>
        </w:tabs>
        <w:rPr>
          <w:rFonts w:cs="Arial"/>
          <w:sz w:val="19"/>
          <w:szCs w:val="19"/>
        </w:rPr>
      </w:pPr>
    </w:p>
    <w:p w14:paraId="7937E16C" w14:textId="2285BD43" w:rsidR="00C14794" w:rsidRPr="004146EC" w:rsidRDefault="00C14794" w:rsidP="00C14794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 w:rsidRPr="004146EC">
        <w:rPr>
          <w:rFonts w:cs="Arial"/>
          <w:sz w:val="19"/>
          <w:szCs w:val="19"/>
        </w:rPr>
        <w:t xml:space="preserve">Številka: </w:t>
      </w:r>
      <w:r>
        <w:rPr>
          <w:rFonts w:cs="Arial"/>
          <w:sz w:val="19"/>
          <w:szCs w:val="19"/>
        </w:rPr>
        <w:t>4302-0</w:t>
      </w:r>
      <w:r w:rsidR="00AD7591">
        <w:rPr>
          <w:rFonts w:cs="Arial"/>
          <w:sz w:val="19"/>
          <w:szCs w:val="19"/>
        </w:rPr>
        <w:t>001</w:t>
      </w:r>
      <w:r>
        <w:rPr>
          <w:rFonts w:cs="Arial"/>
          <w:sz w:val="19"/>
          <w:szCs w:val="19"/>
        </w:rPr>
        <w:t>/202</w:t>
      </w:r>
      <w:r w:rsidR="00AD7591">
        <w:rPr>
          <w:rFonts w:cs="Arial"/>
          <w:sz w:val="19"/>
          <w:szCs w:val="19"/>
        </w:rPr>
        <w:t>5</w:t>
      </w:r>
    </w:p>
    <w:p w14:paraId="6FCFEF35" w14:textId="621CF5C5" w:rsidR="00C14794" w:rsidRPr="004146EC" w:rsidRDefault="00C14794" w:rsidP="00C14794">
      <w:pPr>
        <w:tabs>
          <w:tab w:val="left" w:pos="993"/>
          <w:tab w:val="left" w:pos="1134"/>
        </w:tabs>
        <w:rPr>
          <w:rFonts w:cs="Arial"/>
          <w:sz w:val="19"/>
          <w:szCs w:val="19"/>
        </w:rPr>
      </w:pPr>
      <w:r w:rsidRPr="004146EC">
        <w:rPr>
          <w:rFonts w:cs="Arial"/>
          <w:sz w:val="19"/>
          <w:szCs w:val="19"/>
        </w:rPr>
        <w:t xml:space="preserve">JN BR: </w:t>
      </w:r>
      <w:r>
        <w:rPr>
          <w:rFonts w:cs="Arial"/>
          <w:sz w:val="19"/>
          <w:szCs w:val="19"/>
        </w:rPr>
        <w:t>202</w:t>
      </w:r>
      <w:r w:rsidR="00AD7591">
        <w:rPr>
          <w:rFonts w:cs="Arial"/>
          <w:sz w:val="19"/>
          <w:szCs w:val="19"/>
        </w:rPr>
        <w:t>5-001</w:t>
      </w:r>
      <w:bookmarkStart w:id="0" w:name="_GoBack"/>
      <w:bookmarkEnd w:id="0"/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428D55C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</w:t>
            </w:r>
            <w:r w:rsidR="004D3F6E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328B41CA" w:rsidR="00041093" w:rsidRDefault="00A363FB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</w:t>
      </w:r>
      <w:r w:rsidR="00041093">
        <w:rPr>
          <w:rFonts w:cs="Arial"/>
        </w:rPr>
        <w:t>Podpis zakonitega zastopnika</w:t>
      </w:r>
      <w:r>
        <w:rPr>
          <w:rFonts w:cs="Arial"/>
        </w:rPr>
        <w:t xml:space="preserve"> in žig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5675D4D0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 xml:space="preserve">Korespondenca s ponudnikom za dodatna pojasnila, dopolnitve </w:t>
      </w:r>
      <w:r w:rsidR="003774ED">
        <w:rPr>
          <w:rFonts w:ascii="Arial" w:hAnsi="Arial" w:cs="Arial"/>
        </w:rPr>
        <w:t>ponudbe</w:t>
      </w:r>
      <w:r w:rsidRPr="00857AE0">
        <w:rPr>
          <w:rFonts w:ascii="Arial" w:hAnsi="Arial" w:cs="Arial"/>
        </w:rPr>
        <w:t>, ipd., bo potekala preko sistema e-JN</w:t>
      </w:r>
      <w:r w:rsidR="00716F9F">
        <w:rPr>
          <w:rFonts w:ascii="Arial" w:hAnsi="Arial" w:cs="Arial"/>
        </w:rPr>
        <w:t>. V primeru nedelovanja sistema e-JN pa lahko tudi</w:t>
      </w:r>
      <w:r w:rsidRPr="00857AE0">
        <w:rPr>
          <w:rFonts w:ascii="Arial" w:hAnsi="Arial" w:cs="Arial"/>
        </w:rPr>
        <w:t xml:space="preserve"> 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119CE68A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 xml:space="preserve">Obrazec morajo izpolniti vsa sodelujoča podjetja, zato se ga razmnoži. Ta obrazec je sestavni del in priloga </w:t>
      </w:r>
      <w:r w:rsidR="003774ED">
        <w:rPr>
          <w:rFonts w:cs="Arial"/>
          <w:i/>
        </w:rPr>
        <w:t>ponudbe</w:t>
      </w:r>
      <w:r w:rsidRPr="00482AE9">
        <w:rPr>
          <w:rFonts w:cs="Arial"/>
          <w:i/>
        </w:rPr>
        <w:t>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F2C0DD" w14:textId="77777777" w:rsidR="004077A0" w:rsidRDefault="004077A0">
      <w:r>
        <w:separator/>
      </w:r>
    </w:p>
  </w:endnote>
  <w:endnote w:type="continuationSeparator" w:id="0">
    <w:p w14:paraId="7CB24895" w14:textId="77777777" w:rsidR="004077A0" w:rsidRDefault="00407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BD052" w14:textId="73D3A7B3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C14794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C14794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48D9C80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D759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D759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88AAC1" w14:textId="77777777" w:rsidR="004077A0" w:rsidRDefault="004077A0">
      <w:r>
        <w:separator/>
      </w:r>
    </w:p>
  </w:footnote>
  <w:footnote w:type="continuationSeparator" w:id="0">
    <w:p w14:paraId="15BC97BC" w14:textId="77777777" w:rsidR="004077A0" w:rsidRDefault="00407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0D37038A" w:rsidR="00C0552D" w:rsidRPr="00BF26B9" w:rsidRDefault="00EE5C82" w:rsidP="00A401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5DF"/>
    <w:rsid w:val="00001218"/>
    <w:rsid w:val="00003C9F"/>
    <w:rsid w:val="00004EAD"/>
    <w:rsid w:val="00005413"/>
    <w:rsid w:val="00007E4C"/>
    <w:rsid w:val="00010466"/>
    <w:rsid w:val="00013B00"/>
    <w:rsid w:val="00015B5A"/>
    <w:rsid w:val="00036A46"/>
    <w:rsid w:val="00036A6D"/>
    <w:rsid w:val="00041093"/>
    <w:rsid w:val="000412BC"/>
    <w:rsid w:val="00041EB9"/>
    <w:rsid w:val="00042941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0F1CA5"/>
    <w:rsid w:val="001017CB"/>
    <w:rsid w:val="00101B68"/>
    <w:rsid w:val="00114401"/>
    <w:rsid w:val="0012533E"/>
    <w:rsid w:val="001314C1"/>
    <w:rsid w:val="001352C1"/>
    <w:rsid w:val="0013649C"/>
    <w:rsid w:val="0014021F"/>
    <w:rsid w:val="00162874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C5C81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079A"/>
    <w:rsid w:val="003550FA"/>
    <w:rsid w:val="00360E14"/>
    <w:rsid w:val="00367250"/>
    <w:rsid w:val="00370866"/>
    <w:rsid w:val="0037231D"/>
    <w:rsid w:val="003774ED"/>
    <w:rsid w:val="003B0378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077A0"/>
    <w:rsid w:val="00412B3B"/>
    <w:rsid w:val="0043532D"/>
    <w:rsid w:val="0044146B"/>
    <w:rsid w:val="00445049"/>
    <w:rsid w:val="00446996"/>
    <w:rsid w:val="004527D6"/>
    <w:rsid w:val="00452F3D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3F6E"/>
    <w:rsid w:val="004D6B75"/>
    <w:rsid w:val="004F7C1C"/>
    <w:rsid w:val="004F7DDD"/>
    <w:rsid w:val="0051745B"/>
    <w:rsid w:val="005255EB"/>
    <w:rsid w:val="005316C0"/>
    <w:rsid w:val="00537622"/>
    <w:rsid w:val="005608A6"/>
    <w:rsid w:val="005661E8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5F7654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6F0"/>
    <w:rsid w:val="006E377F"/>
    <w:rsid w:val="006F44F5"/>
    <w:rsid w:val="006F758E"/>
    <w:rsid w:val="00701916"/>
    <w:rsid w:val="007033C0"/>
    <w:rsid w:val="007055A3"/>
    <w:rsid w:val="00716F9F"/>
    <w:rsid w:val="00727A84"/>
    <w:rsid w:val="00731771"/>
    <w:rsid w:val="007345D8"/>
    <w:rsid w:val="00734BE5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5D8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31507"/>
    <w:rsid w:val="00940CFD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26606"/>
    <w:rsid w:val="00A3063E"/>
    <w:rsid w:val="00A33BE0"/>
    <w:rsid w:val="00A3632B"/>
    <w:rsid w:val="00A363FB"/>
    <w:rsid w:val="00A401FA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251F"/>
    <w:rsid w:val="00AC72E5"/>
    <w:rsid w:val="00AD3618"/>
    <w:rsid w:val="00AD3D86"/>
    <w:rsid w:val="00AD7591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4794"/>
    <w:rsid w:val="00C16A39"/>
    <w:rsid w:val="00C23784"/>
    <w:rsid w:val="00C2689D"/>
    <w:rsid w:val="00C468BF"/>
    <w:rsid w:val="00C565DD"/>
    <w:rsid w:val="00C64A95"/>
    <w:rsid w:val="00C82B34"/>
    <w:rsid w:val="00C87936"/>
    <w:rsid w:val="00C9531D"/>
    <w:rsid w:val="00C97729"/>
    <w:rsid w:val="00CA179D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669ED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D16CF"/>
    <w:rsid w:val="00DE455A"/>
    <w:rsid w:val="00DF116B"/>
    <w:rsid w:val="00DF3D50"/>
    <w:rsid w:val="00E029F3"/>
    <w:rsid w:val="00E02C2C"/>
    <w:rsid w:val="00E0340C"/>
    <w:rsid w:val="00E32ACA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6D0F"/>
    <w:rsid w:val="00EA7B9C"/>
    <w:rsid w:val="00EB0DA9"/>
    <w:rsid w:val="00EB405B"/>
    <w:rsid w:val="00ED41FC"/>
    <w:rsid w:val="00EE5C82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2C5C81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f6ead7c4d093ef60607dfd607f219f40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f6c0001374e1feaea6675ae6f687e69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5D951A-2FF7-4AC9-A0C7-71C34324EDDB}">
  <ds:schemaRefs>
    <ds:schemaRef ds:uri="http://purl.org/dc/dcmitype/"/>
    <ds:schemaRef ds:uri="http://purl.org/dc/terms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6a4cc071-bd85-44c5-acc7-68a9b922d49c"/>
    <ds:schemaRef ds:uri="64b5e79a-161e-4f4f-95e3-8c5cd0f50b6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7730204-1DD7-4558-B821-25646EF0F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E2E271-F8B3-40B7-82B5-63193B59A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5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996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Nataša ZUPANČIČ</cp:lastModifiedBy>
  <cp:revision>7</cp:revision>
  <cp:lastPrinted>2016-06-20T06:28:00Z</cp:lastPrinted>
  <dcterms:created xsi:type="dcterms:W3CDTF">2024-08-02T04:31:00Z</dcterms:created>
  <dcterms:modified xsi:type="dcterms:W3CDTF">2025-01-06T13:15:00Z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